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83B" w:rsidRPr="0038106E" w:rsidRDefault="007C283B" w:rsidP="00913D1B">
      <w:pPr>
        <w:spacing w:after="0"/>
        <w:ind w:right="-1054"/>
        <w:rPr>
          <w:b/>
          <w:sz w:val="18"/>
          <w:szCs w:val="18"/>
          <w:u w:val="single"/>
        </w:rPr>
      </w:pPr>
    </w:p>
    <w:p w:rsidR="005E17F5" w:rsidRPr="0038106E" w:rsidRDefault="00CE3BE9" w:rsidP="005E17F5">
      <w:pPr>
        <w:spacing w:after="0"/>
        <w:ind w:left="-900" w:right="-1054"/>
        <w:rPr>
          <w:b/>
          <w:sz w:val="18"/>
          <w:szCs w:val="18"/>
          <w:u w:val="single"/>
        </w:rPr>
      </w:pPr>
      <w:r w:rsidRPr="0038106E">
        <w:rPr>
          <w:b/>
          <w:sz w:val="18"/>
          <w:szCs w:val="18"/>
          <w:u w:val="single"/>
        </w:rPr>
        <w:t xml:space="preserve"> </w:t>
      </w:r>
      <w:r w:rsidR="005E17F5" w:rsidRPr="0038106E">
        <w:rPr>
          <w:b/>
          <w:sz w:val="18"/>
          <w:szCs w:val="18"/>
          <w:u w:val="single"/>
        </w:rPr>
        <w:t>Date: __ /__ /__</w:t>
      </w:r>
      <w:r w:rsidR="004079F6" w:rsidRPr="0038106E">
        <w:rPr>
          <w:b/>
          <w:sz w:val="18"/>
          <w:szCs w:val="18"/>
          <w:u w:val="single"/>
        </w:rPr>
        <w:t xml:space="preserve">  </w:t>
      </w:r>
      <w:r w:rsidR="004079F6" w:rsidRPr="00982E66">
        <w:rPr>
          <w:b/>
          <w:sz w:val="18"/>
          <w:szCs w:val="18"/>
        </w:rPr>
        <w:t xml:space="preserve">                                  </w:t>
      </w:r>
      <w:r w:rsidR="00982E66">
        <w:rPr>
          <w:b/>
          <w:sz w:val="18"/>
          <w:szCs w:val="18"/>
        </w:rPr>
        <w:t xml:space="preserve">                           </w:t>
      </w:r>
      <w:r w:rsidR="004079F6" w:rsidRPr="00982E66">
        <w:rPr>
          <w:b/>
          <w:sz w:val="18"/>
          <w:szCs w:val="18"/>
        </w:rPr>
        <w:t xml:space="preserve">  </w:t>
      </w:r>
      <w:r w:rsidR="0038106E" w:rsidRPr="00982E66">
        <w:rPr>
          <w:b/>
          <w:sz w:val="20"/>
          <w:szCs w:val="20"/>
          <w:u w:val="single"/>
        </w:rPr>
        <w:t>E/D JOB COMPLETION SHEETS</w:t>
      </w:r>
    </w:p>
    <w:p w:rsidR="00FE1E77" w:rsidRPr="0038106E" w:rsidRDefault="00CE3BE9" w:rsidP="006261B2">
      <w:pPr>
        <w:spacing w:after="0"/>
        <w:ind w:left="-900" w:right="-1054"/>
        <w:rPr>
          <w:b/>
          <w:sz w:val="18"/>
          <w:szCs w:val="18"/>
        </w:rPr>
      </w:pPr>
      <w:r w:rsidRPr="00A82BA8">
        <w:rPr>
          <w:b/>
          <w:sz w:val="18"/>
          <w:szCs w:val="18"/>
        </w:rPr>
        <w:t xml:space="preserve">     </w:t>
      </w:r>
      <w:r w:rsidR="00347414">
        <w:rPr>
          <w:b/>
          <w:sz w:val="18"/>
          <w:szCs w:val="18"/>
        </w:rPr>
        <w:t xml:space="preserve">    </w:t>
      </w:r>
      <w:r w:rsidRPr="00A82BA8">
        <w:rPr>
          <w:b/>
          <w:sz w:val="18"/>
          <w:szCs w:val="18"/>
        </w:rPr>
        <w:t xml:space="preserve">  </w:t>
      </w:r>
      <w:r w:rsidR="00347414">
        <w:rPr>
          <w:b/>
          <w:sz w:val="18"/>
          <w:szCs w:val="18"/>
        </w:rPr>
        <w:t>Acute 2</w:t>
      </w:r>
      <w:r w:rsidR="006261B2" w:rsidRPr="00A82BA8">
        <w:rPr>
          <w:sz w:val="18"/>
          <w:szCs w:val="18"/>
        </w:rPr>
        <w:t xml:space="preserve"> </w:t>
      </w:r>
      <w:r w:rsidR="0038106E" w:rsidRPr="0038106E">
        <w:rPr>
          <w:b/>
          <w:sz w:val="18"/>
          <w:szCs w:val="18"/>
        </w:rPr>
        <w:t>”D</w:t>
      </w:r>
      <w:r w:rsidR="006261B2" w:rsidRPr="0038106E">
        <w:rPr>
          <w:b/>
          <w:sz w:val="18"/>
          <w:szCs w:val="18"/>
        </w:rPr>
        <w:t xml:space="preserve">etail cleaning by </w:t>
      </w:r>
      <w:r w:rsidR="0038106E" w:rsidRPr="0038106E">
        <w:rPr>
          <w:b/>
          <w:sz w:val="18"/>
          <w:szCs w:val="18"/>
        </w:rPr>
        <w:t>S</w:t>
      </w:r>
      <w:r w:rsidR="006261B2" w:rsidRPr="0038106E">
        <w:rPr>
          <w:b/>
          <w:sz w:val="18"/>
          <w:szCs w:val="18"/>
        </w:rPr>
        <w:t>taff</w:t>
      </w:r>
      <w:r w:rsidR="0038106E" w:rsidRPr="0038106E">
        <w:rPr>
          <w:b/>
          <w:sz w:val="18"/>
          <w:szCs w:val="18"/>
        </w:rPr>
        <w:t>”</w:t>
      </w:r>
    </w:p>
    <w:tbl>
      <w:tblPr>
        <w:tblStyle w:val="TableGrid"/>
        <w:tblW w:w="10371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629"/>
        <w:gridCol w:w="359"/>
        <w:gridCol w:w="360"/>
        <w:gridCol w:w="360"/>
        <w:gridCol w:w="360"/>
        <w:gridCol w:w="769"/>
        <w:gridCol w:w="425"/>
        <w:gridCol w:w="426"/>
        <w:gridCol w:w="283"/>
        <w:gridCol w:w="425"/>
        <w:gridCol w:w="851"/>
        <w:gridCol w:w="425"/>
        <w:gridCol w:w="425"/>
        <w:gridCol w:w="426"/>
        <w:gridCol w:w="425"/>
        <w:gridCol w:w="33"/>
        <w:gridCol w:w="203"/>
        <w:gridCol w:w="756"/>
        <w:gridCol w:w="161"/>
        <w:gridCol w:w="406"/>
        <w:gridCol w:w="203"/>
        <w:gridCol w:w="222"/>
        <w:gridCol w:w="232"/>
        <w:gridCol w:w="335"/>
        <w:gridCol w:w="115"/>
        <w:gridCol w:w="452"/>
        <w:gridCol w:w="144"/>
        <w:gridCol w:w="161"/>
      </w:tblGrid>
      <w:tr w:rsidR="005518A9" w:rsidRPr="00A82BA8" w:rsidTr="00396253">
        <w:trPr>
          <w:gridAfter w:val="2"/>
          <w:wAfter w:w="305" w:type="dxa"/>
          <w:trHeight w:val="269"/>
        </w:trPr>
        <w:tc>
          <w:tcPr>
            <w:tcW w:w="62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5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76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28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851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992" w:type="dxa"/>
            <w:gridSpan w:val="3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5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5518A9" w:rsidRPr="00A82BA8" w:rsidTr="00396253">
        <w:trPr>
          <w:gridAfter w:val="2"/>
          <w:wAfter w:w="305" w:type="dxa"/>
          <w:trHeight w:val="269"/>
        </w:trPr>
        <w:tc>
          <w:tcPr>
            <w:tcW w:w="62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bookmarkStart w:id="0" w:name="_GoBack"/>
            <w:bookmarkEnd w:id="0"/>
            <w:r w:rsidRPr="00A82BA8">
              <w:rPr>
                <w:sz w:val="18"/>
                <w:szCs w:val="18"/>
              </w:rPr>
              <w:t xml:space="preserve">Bed </w:t>
            </w:r>
            <w:r w:rsidR="00396253">
              <w:rPr>
                <w:sz w:val="18"/>
                <w:szCs w:val="18"/>
              </w:rPr>
              <w:t>2</w:t>
            </w:r>
            <w:r w:rsidR="00376DEB">
              <w:rPr>
                <w:sz w:val="18"/>
                <w:szCs w:val="18"/>
              </w:rPr>
              <w:t>0</w:t>
            </w:r>
          </w:p>
        </w:tc>
        <w:tc>
          <w:tcPr>
            <w:tcW w:w="35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5518A9" w:rsidRPr="00A82BA8" w:rsidRDefault="00396253" w:rsidP="00997099">
            <w:pPr>
              <w:ind w:right="-10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 24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9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5518A9" w:rsidRPr="00A82BA8" w:rsidRDefault="00913D1B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Toilet 1 </w:t>
            </w:r>
          </w:p>
          <w:p w:rsidR="00913D1B" w:rsidRPr="00A82BA8" w:rsidRDefault="00913D1B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unisex</w:t>
            </w: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5518A9" w:rsidRPr="00A82BA8" w:rsidRDefault="005518A9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</w:tr>
      <w:tr w:rsidR="005518A9" w:rsidRPr="00A82BA8" w:rsidTr="00396253">
        <w:trPr>
          <w:gridAfter w:val="2"/>
          <w:wAfter w:w="305" w:type="dxa"/>
          <w:trHeight w:val="269"/>
        </w:trPr>
        <w:tc>
          <w:tcPr>
            <w:tcW w:w="62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  <w:r w:rsidR="00376DEB">
              <w:rPr>
                <w:sz w:val="18"/>
                <w:szCs w:val="18"/>
              </w:rPr>
              <w:t>1</w:t>
            </w:r>
          </w:p>
        </w:tc>
        <w:tc>
          <w:tcPr>
            <w:tcW w:w="35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5518A9" w:rsidRPr="00A82BA8" w:rsidRDefault="00396253" w:rsidP="00997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 25</w:t>
            </w:r>
            <w:r w:rsidR="005518A9" w:rsidRPr="00A82BA8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10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Toilet 2 </w:t>
            </w:r>
          </w:p>
          <w:p w:rsidR="00913D1B" w:rsidRPr="00A82BA8" w:rsidRDefault="00913D1B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Male</w:t>
            </w: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</w:tr>
      <w:tr w:rsidR="005518A9" w:rsidRPr="00A82BA8" w:rsidTr="00396253">
        <w:trPr>
          <w:gridAfter w:val="2"/>
          <w:wAfter w:w="305" w:type="dxa"/>
          <w:trHeight w:val="269"/>
        </w:trPr>
        <w:tc>
          <w:tcPr>
            <w:tcW w:w="629" w:type="dxa"/>
          </w:tcPr>
          <w:p w:rsidR="005518A9" w:rsidRPr="00A82BA8" w:rsidRDefault="00396253" w:rsidP="00997099">
            <w:pPr>
              <w:ind w:right="-10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 22</w:t>
            </w:r>
          </w:p>
        </w:tc>
        <w:tc>
          <w:tcPr>
            <w:tcW w:w="359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</w:t>
            </w:r>
            <w:r w:rsidR="00396253"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11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Shower</w:t>
            </w: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</w:tr>
      <w:tr w:rsidR="005518A9" w:rsidRPr="00A82BA8" w:rsidTr="00396253">
        <w:trPr>
          <w:gridAfter w:val="2"/>
          <w:wAfter w:w="305" w:type="dxa"/>
          <w:trHeight w:val="180"/>
        </w:trPr>
        <w:tc>
          <w:tcPr>
            <w:tcW w:w="629" w:type="dxa"/>
            <w:tcBorders>
              <w:bottom w:val="single" w:sz="4" w:space="0" w:color="auto"/>
            </w:tcBorders>
          </w:tcPr>
          <w:p w:rsidR="005518A9" w:rsidRPr="00A82BA8" w:rsidRDefault="00396253" w:rsidP="00997099">
            <w:pPr>
              <w:ind w:right="-10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 23</w:t>
            </w:r>
          </w:p>
        </w:tc>
        <w:tc>
          <w:tcPr>
            <w:tcW w:w="359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Bed </w:t>
            </w:r>
            <w:r w:rsidR="00396253">
              <w:rPr>
                <w:sz w:val="18"/>
                <w:szCs w:val="18"/>
              </w:rPr>
              <w:t>27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518A9" w:rsidRPr="00A82BA8" w:rsidRDefault="005518A9" w:rsidP="0099709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12</w:t>
            </w: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518A9" w:rsidRPr="00A82BA8" w:rsidRDefault="005518A9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3 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518A9" w:rsidRPr="00A82BA8" w:rsidRDefault="005518A9" w:rsidP="00997099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</w:tr>
      <w:tr w:rsidR="00C021AB" w:rsidRPr="00A82BA8" w:rsidTr="00396253">
        <w:trPr>
          <w:trHeight w:val="70"/>
        </w:trPr>
        <w:tc>
          <w:tcPr>
            <w:tcW w:w="2837" w:type="dxa"/>
            <w:gridSpan w:val="6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Nurses work station</w:t>
            </w: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021AB" w:rsidRPr="00A82BA8" w:rsidRDefault="00A82BA8" w:rsidP="00997099">
            <w:pPr>
              <w:ind w:left="-176"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s</w:t>
            </w:r>
            <w:r w:rsidRPr="00A82BA8">
              <w:rPr>
                <w:sz w:val="18"/>
                <w:szCs w:val="18"/>
              </w:rPr>
              <w:t>tore</w:t>
            </w:r>
            <w:r w:rsidR="00C021AB" w:rsidRPr="00A82BA8">
              <w:rPr>
                <w:sz w:val="18"/>
                <w:szCs w:val="18"/>
              </w:rPr>
              <w:t xml:space="preserve"> room</w:t>
            </w: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bottom w:val="nil"/>
              <w:right w:val="nil"/>
            </w:tcBorders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1AB" w:rsidRPr="00A82BA8" w:rsidRDefault="00C021AB" w:rsidP="00997099">
            <w:pPr>
              <w:rPr>
                <w:sz w:val="18"/>
                <w:szCs w:val="18"/>
              </w:rPr>
            </w:pPr>
          </w:p>
        </w:tc>
      </w:tr>
      <w:tr w:rsidR="00C021AB" w:rsidRPr="00A82BA8" w:rsidTr="00396253">
        <w:trPr>
          <w:gridAfter w:val="11"/>
          <w:wAfter w:w="3187" w:type="dxa"/>
        </w:trPr>
        <w:tc>
          <w:tcPr>
            <w:tcW w:w="2837" w:type="dxa"/>
            <w:gridSpan w:val="6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Hands washing station (3)</w:t>
            </w: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:rsidR="00C021AB" w:rsidRPr="00A82BA8" w:rsidRDefault="00C021AB" w:rsidP="00997099">
            <w:pPr>
              <w:ind w:right="-1054"/>
              <w:rPr>
                <w:sz w:val="18"/>
                <w:szCs w:val="18"/>
              </w:rPr>
            </w:pPr>
          </w:p>
        </w:tc>
      </w:tr>
      <w:tr w:rsidR="00997099" w:rsidRPr="00A82BA8" w:rsidTr="0039625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6"/>
          <w:gridAfter w:val="1"/>
          <w:wBefore w:w="6981" w:type="dxa"/>
          <w:wAfter w:w="161" w:type="dxa"/>
          <w:trHeight w:val="70"/>
        </w:trPr>
        <w:tc>
          <w:tcPr>
            <w:tcW w:w="3229" w:type="dxa"/>
            <w:gridSpan w:val="11"/>
          </w:tcPr>
          <w:p w:rsidR="00997099" w:rsidRPr="00A82BA8" w:rsidRDefault="00997099" w:rsidP="00997099">
            <w:pPr>
              <w:tabs>
                <w:tab w:val="right" w:pos="5270"/>
              </w:tabs>
              <w:ind w:right="-1054"/>
              <w:rPr>
                <w:sz w:val="18"/>
                <w:szCs w:val="18"/>
              </w:rPr>
            </w:pPr>
          </w:p>
        </w:tc>
      </w:tr>
    </w:tbl>
    <w:p w:rsidR="000A797D" w:rsidRPr="00A82BA8" w:rsidRDefault="000A797D" w:rsidP="00997099">
      <w:pPr>
        <w:tabs>
          <w:tab w:val="right" w:pos="5270"/>
        </w:tabs>
        <w:spacing w:after="0" w:line="240" w:lineRule="auto"/>
        <w:ind w:right="-1054"/>
        <w:rPr>
          <w:sz w:val="18"/>
          <w:szCs w:val="18"/>
        </w:rPr>
      </w:pPr>
    </w:p>
    <w:p w:rsidR="004343D4" w:rsidRPr="00A82BA8" w:rsidRDefault="00CE3BE9" w:rsidP="00720ED9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sz w:val="18"/>
          <w:szCs w:val="18"/>
        </w:rPr>
        <w:t xml:space="preserve">        </w:t>
      </w:r>
      <w:r w:rsidR="00347414">
        <w:rPr>
          <w:sz w:val="18"/>
          <w:szCs w:val="18"/>
        </w:rPr>
        <w:t xml:space="preserve">   </w:t>
      </w:r>
      <w:r w:rsidR="0007419D" w:rsidRPr="00A82BA8">
        <w:rPr>
          <w:b/>
          <w:sz w:val="18"/>
          <w:szCs w:val="18"/>
        </w:rPr>
        <w:t>ACUTE/MENTAL HEALTH</w:t>
      </w:r>
      <w:r w:rsid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“</w:t>
      </w:r>
      <w:r w:rsidR="006261B2" w:rsidRPr="00A82BA8">
        <w:rPr>
          <w:b/>
          <w:sz w:val="18"/>
          <w:szCs w:val="18"/>
        </w:rPr>
        <w:t xml:space="preserve">Detail cleaning by </w:t>
      </w:r>
      <w:r w:rsidR="00A82BA8" w:rsidRPr="00A82BA8">
        <w:rPr>
          <w:b/>
          <w:sz w:val="18"/>
          <w:szCs w:val="18"/>
        </w:rPr>
        <w:t>M</w:t>
      </w:r>
      <w:r w:rsidR="00310713" w:rsidRPr="00A82BA8">
        <w:rPr>
          <w:b/>
          <w:sz w:val="18"/>
          <w:szCs w:val="18"/>
        </w:rPr>
        <w:t>orning</w:t>
      </w:r>
      <w:r w:rsidR="00A82BA8" w:rsidRPr="00A82BA8">
        <w:rPr>
          <w:b/>
          <w:sz w:val="18"/>
          <w:szCs w:val="18"/>
        </w:rPr>
        <w:t xml:space="preserve"> S</w:t>
      </w:r>
      <w:r w:rsidR="006261B2" w:rsidRPr="00A82BA8">
        <w:rPr>
          <w:b/>
          <w:sz w:val="18"/>
          <w:szCs w:val="18"/>
        </w:rPr>
        <w:t>taff</w:t>
      </w:r>
      <w:r w:rsidR="00A82BA8" w:rsidRPr="00A82BA8">
        <w:rPr>
          <w:b/>
          <w:sz w:val="18"/>
          <w:szCs w:val="18"/>
        </w:rPr>
        <w:t>”</w:t>
      </w:r>
    </w:p>
    <w:tbl>
      <w:tblPr>
        <w:tblStyle w:val="TableGrid"/>
        <w:tblW w:w="1012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630"/>
        <w:gridCol w:w="360"/>
        <w:gridCol w:w="360"/>
        <w:gridCol w:w="360"/>
        <w:gridCol w:w="360"/>
        <w:gridCol w:w="799"/>
        <w:gridCol w:w="371"/>
        <w:gridCol w:w="360"/>
        <w:gridCol w:w="360"/>
        <w:gridCol w:w="360"/>
        <w:gridCol w:w="900"/>
        <w:gridCol w:w="382"/>
        <w:gridCol w:w="383"/>
        <w:gridCol w:w="382"/>
        <w:gridCol w:w="383"/>
        <w:gridCol w:w="1667"/>
        <w:gridCol w:w="427"/>
        <w:gridCol w:w="428"/>
        <w:gridCol w:w="405"/>
        <w:gridCol w:w="22"/>
        <w:gridCol w:w="428"/>
      </w:tblGrid>
      <w:tr w:rsidR="0007419D" w:rsidRPr="00A82BA8" w:rsidTr="00660961">
        <w:trPr>
          <w:trHeight w:val="224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799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667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5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9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13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3582"/>
              </w:tabs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Bed 6 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10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14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7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11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15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8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12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16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trHeight w:val="269"/>
        </w:trPr>
        <w:tc>
          <w:tcPr>
            <w:tcW w:w="63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17</w:t>
            </w: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07419D" w:rsidRPr="00A82BA8" w:rsidRDefault="0007419D" w:rsidP="004042EF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Bed </w:t>
            </w:r>
            <w:r w:rsidR="004042EF" w:rsidRPr="00A82BA8">
              <w:rPr>
                <w:sz w:val="18"/>
                <w:szCs w:val="18"/>
              </w:rPr>
              <w:t>1</w:t>
            </w:r>
            <w:r w:rsidRPr="00A82BA8">
              <w:rPr>
                <w:sz w:val="18"/>
                <w:szCs w:val="18"/>
              </w:rPr>
              <w:t>8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19</w:t>
            </w: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07419D" w:rsidRPr="00A82BA8" w:rsidRDefault="0007419D" w:rsidP="0007419D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M.H</w:t>
            </w:r>
          </w:p>
        </w:tc>
        <w:tc>
          <w:tcPr>
            <w:tcW w:w="427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07419D" w:rsidRPr="00A82BA8" w:rsidRDefault="0007419D" w:rsidP="0007419D">
            <w:pPr>
              <w:tabs>
                <w:tab w:val="left" w:pos="4597"/>
              </w:tabs>
              <w:ind w:right="-1054"/>
              <w:rPr>
                <w:sz w:val="18"/>
                <w:szCs w:val="18"/>
              </w:rPr>
            </w:pPr>
          </w:p>
        </w:tc>
      </w:tr>
      <w:tr w:rsidR="0007419D" w:rsidRPr="00A82BA8" w:rsidTr="00660961">
        <w:trPr>
          <w:gridAfter w:val="11"/>
          <w:wAfter w:w="5807" w:type="dxa"/>
        </w:trPr>
        <w:tc>
          <w:tcPr>
            <w:tcW w:w="2869" w:type="dxa"/>
            <w:gridSpan w:val="6"/>
          </w:tcPr>
          <w:p w:rsidR="00DF2D84" w:rsidRPr="00A82BA8" w:rsidRDefault="0007419D" w:rsidP="006261B2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ACUTE Nurses work station</w:t>
            </w:r>
          </w:p>
        </w:tc>
        <w:tc>
          <w:tcPr>
            <w:tcW w:w="371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07419D" w:rsidRPr="00A82BA8" w:rsidRDefault="0007419D" w:rsidP="0007419D">
            <w:pPr>
              <w:ind w:right="-1054"/>
              <w:rPr>
                <w:sz w:val="18"/>
                <w:szCs w:val="18"/>
              </w:rPr>
            </w:pPr>
          </w:p>
        </w:tc>
      </w:tr>
      <w:tr w:rsidR="00AD74F1" w:rsidRPr="00A82BA8" w:rsidTr="00660961">
        <w:tc>
          <w:tcPr>
            <w:tcW w:w="2869" w:type="dxa"/>
            <w:gridSpan w:val="6"/>
          </w:tcPr>
          <w:p w:rsidR="00AD74F1" w:rsidRPr="00A82BA8" w:rsidRDefault="00AD74F1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ACUTE Hands washing station (4)</w:t>
            </w:r>
          </w:p>
        </w:tc>
        <w:tc>
          <w:tcPr>
            <w:tcW w:w="371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430" w:type="dxa"/>
            <w:gridSpan w:val="5"/>
          </w:tcPr>
          <w:p w:rsidR="00AD74F1" w:rsidRPr="00A82BA8" w:rsidRDefault="00960126" w:rsidP="006B56A0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X-ray</w:t>
            </w:r>
            <w:r w:rsidR="00AD74F1" w:rsidRPr="00A82BA8">
              <w:rPr>
                <w:sz w:val="18"/>
                <w:szCs w:val="18"/>
              </w:rPr>
              <w:t xml:space="preserve"> Office (Night)</w:t>
            </w:r>
          </w:p>
        </w:tc>
        <w:tc>
          <w:tcPr>
            <w:tcW w:w="1667" w:type="dxa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3"/>
          </w:tcPr>
          <w:p w:rsidR="00AD74F1" w:rsidRPr="00A82BA8" w:rsidRDefault="00AD74F1" w:rsidP="005518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</w:tcPr>
          <w:p w:rsidR="00AD74F1" w:rsidRPr="00A82BA8" w:rsidRDefault="00AD74F1" w:rsidP="00AC40A9">
            <w:pPr>
              <w:ind w:right="-1054"/>
              <w:rPr>
                <w:sz w:val="18"/>
                <w:szCs w:val="18"/>
              </w:rPr>
            </w:pPr>
          </w:p>
        </w:tc>
      </w:tr>
      <w:tr w:rsidR="005069EC" w:rsidRPr="00A82BA8" w:rsidTr="00660961">
        <w:tc>
          <w:tcPr>
            <w:tcW w:w="2869" w:type="dxa"/>
            <w:gridSpan w:val="6"/>
          </w:tcPr>
          <w:p w:rsidR="005069EC" w:rsidRPr="00A82BA8" w:rsidRDefault="00AD74F1" w:rsidP="0007419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M. H. Nurse work station</w:t>
            </w:r>
          </w:p>
        </w:tc>
        <w:tc>
          <w:tcPr>
            <w:tcW w:w="371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430" w:type="dxa"/>
            <w:gridSpan w:val="5"/>
          </w:tcPr>
          <w:p w:rsidR="005069EC" w:rsidRPr="00A82BA8" w:rsidRDefault="005069EC" w:rsidP="006B56A0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Patient Holding </w:t>
            </w:r>
            <w:r w:rsidR="00960126" w:rsidRPr="00A82BA8">
              <w:rPr>
                <w:sz w:val="18"/>
                <w:szCs w:val="18"/>
              </w:rPr>
              <w:t>X-ray</w:t>
            </w:r>
            <w:r w:rsidRPr="00A82BA8">
              <w:rPr>
                <w:sz w:val="18"/>
                <w:szCs w:val="18"/>
              </w:rPr>
              <w:t xml:space="preserve">  (</w:t>
            </w:r>
            <w:r w:rsidR="006B56A0" w:rsidRPr="00A82BA8">
              <w:rPr>
                <w:sz w:val="18"/>
                <w:szCs w:val="18"/>
              </w:rPr>
              <w:t>Morning</w:t>
            </w:r>
            <w:r w:rsidRPr="00A82BA8">
              <w:rPr>
                <w:sz w:val="18"/>
                <w:szCs w:val="18"/>
              </w:rPr>
              <w:t>)</w:t>
            </w:r>
          </w:p>
        </w:tc>
        <w:tc>
          <w:tcPr>
            <w:tcW w:w="1667" w:type="dxa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3"/>
          </w:tcPr>
          <w:p w:rsidR="005069EC" w:rsidRPr="00A82BA8" w:rsidRDefault="005069EC" w:rsidP="005518A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NSWA (</w:t>
            </w:r>
            <w:r w:rsidR="005518A9" w:rsidRPr="00A82BA8">
              <w:rPr>
                <w:sz w:val="18"/>
                <w:szCs w:val="18"/>
              </w:rPr>
              <w:t>Morning</w:t>
            </w:r>
            <w:r w:rsidRPr="00A82BA8">
              <w:rPr>
                <w:sz w:val="18"/>
                <w:szCs w:val="18"/>
              </w:rPr>
              <w:t>)</w:t>
            </w:r>
          </w:p>
        </w:tc>
        <w:tc>
          <w:tcPr>
            <w:tcW w:w="450" w:type="dxa"/>
            <w:gridSpan w:val="2"/>
          </w:tcPr>
          <w:p w:rsidR="005069EC" w:rsidRPr="00A82BA8" w:rsidRDefault="005069EC" w:rsidP="00AC40A9">
            <w:pPr>
              <w:ind w:right="-1054"/>
              <w:rPr>
                <w:sz w:val="18"/>
                <w:szCs w:val="18"/>
              </w:rPr>
            </w:pPr>
          </w:p>
        </w:tc>
      </w:tr>
      <w:tr w:rsidR="00D37310" w:rsidRPr="00A82BA8" w:rsidTr="00660961">
        <w:tc>
          <w:tcPr>
            <w:tcW w:w="2869" w:type="dxa"/>
            <w:gridSpan w:val="6"/>
          </w:tcPr>
          <w:p w:rsidR="00D37310" w:rsidRPr="00A82BA8" w:rsidRDefault="00D37310" w:rsidP="005518A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X-ray/CT Scan *Detail clean.by night staff</w:t>
            </w:r>
          </w:p>
        </w:tc>
        <w:tc>
          <w:tcPr>
            <w:tcW w:w="371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430" w:type="dxa"/>
            <w:gridSpan w:val="5"/>
          </w:tcPr>
          <w:p w:rsidR="00D37310" w:rsidRPr="00A82BA8" w:rsidRDefault="00D37310" w:rsidP="006B56A0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Waiting Room X-ray    (Morning)</w:t>
            </w:r>
          </w:p>
        </w:tc>
        <w:tc>
          <w:tcPr>
            <w:tcW w:w="1667" w:type="dxa"/>
          </w:tcPr>
          <w:p w:rsidR="00D37310" w:rsidRPr="00A82BA8" w:rsidRDefault="00D37310" w:rsidP="00AC40A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D37310" w:rsidRPr="00A82BA8" w:rsidRDefault="00D37310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D37310" w:rsidRPr="00A82BA8" w:rsidRDefault="00D37310">
            <w:pPr>
              <w:rPr>
                <w:sz w:val="18"/>
                <w:szCs w:val="18"/>
              </w:rPr>
            </w:pPr>
          </w:p>
        </w:tc>
      </w:tr>
    </w:tbl>
    <w:p w:rsidR="000A797D" w:rsidRPr="00A82BA8" w:rsidRDefault="000A797D" w:rsidP="00720ED9">
      <w:pPr>
        <w:spacing w:after="0" w:line="240" w:lineRule="auto"/>
        <w:ind w:left="-900" w:right="-1054"/>
        <w:rPr>
          <w:sz w:val="18"/>
          <w:szCs w:val="18"/>
        </w:rPr>
      </w:pPr>
    </w:p>
    <w:p w:rsidR="009F60DA" w:rsidRPr="00A82BA8" w:rsidRDefault="00CE3BE9" w:rsidP="00720ED9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sz w:val="18"/>
          <w:szCs w:val="18"/>
        </w:rPr>
        <w:t xml:space="preserve">      </w:t>
      </w:r>
      <w:r w:rsidR="00347414">
        <w:rPr>
          <w:sz w:val="18"/>
          <w:szCs w:val="18"/>
        </w:rPr>
        <w:t xml:space="preserve">   </w:t>
      </w:r>
      <w:r w:rsidRPr="00A82BA8">
        <w:rPr>
          <w:sz w:val="18"/>
          <w:szCs w:val="18"/>
        </w:rPr>
        <w:t xml:space="preserve">  </w:t>
      </w:r>
      <w:r w:rsidR="00347414">
        <w:rPr>
          <w:b/>
          <w:sz w:val="18"/>
          <w:szCs w:val="18"/>
        </w:rPr>
        <w:t>Stream</w:t>
      </w:r>
      <w:r w:rsidR="006261B2" w:rsidRP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"</w:t>
      </w:r>
      <w:r w:rsidR="006261B2" w:rsidRPr="00A82BA8">
        <w:rPr>
          <w:b/>
          <w:sz w:val="18"/>
          <w:szCs w:val="18"/>
        </w:rPr>
        <w:t>Detail cleaning by</w:t>
      </w:r>
      <w:r w:rsidR="00A82BA8" w:rsidRPr="00A82BA8">
        <w:rPr>
          <w:b/>
          <w:sz w:val="18"/>
          <w:szCs w:val="18"/>
        </w:rPr>
        <w:t xml:space="preserve"> N</w:t>
      </w:r>
      <w:r w:rsidR="006261B2" w:rsidRPr="00A82BA8">
        <w:rPr>
          <w:b/>
          <w:sz w:val="18"/>
          <w:szCs w:val="18"/>
        </w:rPr>
        <w:t>ight</w:t>
      </w:r>
      <w:r w:rsidR="00A82BA8" w:rsidRPr="00A82BA8">
        <w:rPr>
          <w:b/>
          <w:sz w:val="18"/>
          <w:szCs w:val="18"/>
        </w:rPr>
        <w:t xml:space="preserve"> S</w:t>
      </w:r>
      <w:r w:rsidR="006261B2" w:rsidRPr="00A82BA8">
        <w:rPr>
          <w:b/>
          <w:sz w:val="18"/>
          <w:szCs w:val="18"/>
        </w:rPr>
        <w:t>taff</w:t>
      </w:r>
    </w:p>
    <w:tbl>
      <w:tblPr>
        <w:tblStyle w:val="TableGrid"/>
        <w:tblW w:w="0" w:type="auto"/>
        <w:tblInd w:w="-432" w:type="dxa"/>
        <w:tblLayout w:type="fixed"/>
        <w:tblLook w:val="04A0" w:firstRow="1" w:lastRow="0" w:firstColumn="1" w:lastColumn="0" w:noHBand="0" w:noVBand="1"/>
      </w:tblPr>
      <w:tblGrid>
        <w:gridCol w:w="1170"/>
        <w:gridCol w:w="360"/>
        <w:gridCol w:w="360"/>
        <w:gridCol w:w="360"/>
        <w:gridCol w:w="450"/>
        <w:gridCol w:w="360"/>
        <w:gridCol w:w="450"/>
        <w:gridCol w:w="360"/>
        <w:gridCol w:w="450"/>
        <w:gridCol w:w="450"/>
        <w:gridCol w:w="360"/>
        <w:gridCol w:w="360"/>
        <w:gridCol w:w="360"/>
        <w:gridCol w:w="360"/>
      </w:tblGrid>
      <w:tr w:rsidR="009F60DA" w:rsidRPr="00A82BA8" w:rsidTr="00B67333">
        <w:trPr>
          <w:trHeight w:val="242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2070" w:type="dxa"/>
            <w:gridSpan w:val="5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Nurses work station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F60DA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Hand washing station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E5115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Kitchenette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E5115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M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9F60DA" w:rsidRPr="00A82BA8" w:rsidTr="004C4318">
        <w:trPr>
          <w:trHeight w:val="269"/>
        </w:trPr>
        <w:tc>
          <w:tcPr>
            <w:tcW w:w="1170" w:type="dxa"/>
          </w:tcPr>
          <w:p w:rsidR="009F60DA" w:rsidRPr="00A82BA8" w:rsidRDefault="009F1DFE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5 Offload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5"/>
          </w:tcPr>
          <w:p w:rsidR="009F60DA" w:rsidRPr="00A82BA8" w:rsidRDefault="009E5115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F</w:t>
            </w: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4C4318" w:rsidRPr="00A82BA8" w:rsidTr="004C4318">
        <w:trPr>
          <w:gridAfter w:val="4"/>
          <w:wAfter w:w="1440" w:type="dxa"/>
        </w:trPr>
        <w:tc>
          <w:tcPr>
            <w:tcW w:w="1170" w:type="dxa"/>
          </w:tcPr>
          <w:p w:rsidR="00AD74F1" w:rsidRPr="00A82BA8" w:rsidRDefault="00AD74F1" w:rsidP="00720ED9">
            <w:pPr>
              <w:ind w:right="-1054"/>
              <w:rPr>
                <w:b/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Mobile Equip.</w:t>
            </w: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5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50" w:type="dxa"/>
          </w:tcPr>
          <w:p w:rsidR="00AD74F1" w:rsidRPr="00A82BA8" w:rsidRDefault="00AD74F1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9F60DA" w:rsidRPr="00A82BA8" w:rsidTr="004C4318">
        <w:trPr>
          <w:gridAfter w:val="4"/>
          <w:wAfter w:w="1440" w:type="dxa"/>
        </w:trPr>
        <w:tc>
          <w:tcPr>
            <w:tcW w:w="3060" w:type="dxa"/>
            <w:gridSpan w:val="6"/>
          </w:tcPr>
          <w:p w:rsidR="009F60DA" w:rsidRPr="00A82BA8" w:rsidRDefault="00720ED9" w:rsidP="005518A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RESUS</w:t>
            </w:r>
            <w:r w:rsidRPr="00A82BA8">
              <w:rPr>
                <w:sz w:val="18"/>
                <w:szCs w:val="18"/>
              </w:rPr>
              <w:t xml:space="preserve"> *Detail cleaning by morning staff</w:t>
            </w:r>
            <w:r w:rsidR="0037633E" w:rsidRPr="00A82BA8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9F60DA" w:rsidRPr="00A82BA8" w:rsidRDefault="009F60DA" w:rsidP="00720ED9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5E17F5" w:rsidRPr="00A82BA8" w:rsidRDefault="005E17F5" w:rsidP="00720ED9">
      <w:pPr>
        <w:spacing w:after="0" w:line="240" w:lineRule="auto"/>
        <w:ind w:left="-900" w:right="-1054"/>
        <w:rPr>
          <w:sz w:val="18"/>
          <w:szCs w:val="18"/>
        </w:rPr>
      </w:pPr>
    </w:p>
    <w:tbl>
      <w:tblPr>
        <w:tblpPr w:leftFromText="180" w:rightFromText="180" w:vertAnchor="text" w:tblpX="6381" w:tblpY="-2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2040"/>
      </w:tblGrid>
      <w:tr w:rsidR="005E17F5" w:rsidRPr="00A82BA8" w:rsidTr="00660961">
        <w:trPr>
          <w:trHeight w:val="380"/>
        </w:trPr>
        <w:tc>
          <w:tcPr>
            <w:tcW w:w="1185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</w:t>
            </w:r>
            <w:r w:rsidR="009406F8" w:rsidRPr="00A82BA8">
              <w:rPr>
                <w:sz w:val="18"/>
                <w:szCs w:val="18"/>
              </w:rPr>
              <w:t>hift</w:t>
            </w:r>
            <w:r w:rsidR="007C283B" w:rsidRPr="00A82BA8">
              <w:rPr>
                <w:sz w:val="18"/>
                <w:szCs w:val="18"/>
              </w:rPr>
              <w:t>s</w:t>
            </w:r>
          </w:p>
        </w:tc>
        <w:tc>
          <w:tcPr>
            <w:tcW w:w="2040" w:type="dxa"/>
          </w:tcPr>
          <w:p w:rsidR="005E17F5" w:rsidRPr="00A82BA8" w:rsidRDefault="009406F8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Staff Name</w:t>
            </w:r>
          </w:p>
        </w:tc>
      </w:tr>
      <w:tr w:rsidR="005E17F5" w:rsidRPr="00A82BA8" w:rsidTr="00660961">
        <w:trPr>
          <w:trHeight w:val="380"/>
        </w:trPr>
        <w:tc>
          <w:tcPr>
            <w:tcW w:w="1185" w:type="dxa"/>
            <w:vMerge w:val="restart"/>
            <w:vAlign w:val="center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Morning</w:t>
            </w: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  <w:tr w:rsidR="005E17F5" w:rsidRPr="00A82BA8" w:rsidTr="00660961">
        <w:trPr>
          <w:trHeight w:val="380"/>
        </w:trPr>
        <w:tc>
          <w:tcPr>
            <w:tcW w:w="1185" w:type="dxa"/>
            <w:vMerge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  <w:tr w:rsidR="005E17F5" w:rsidRPr="00A82BA8" w:rsidTr="00660961">
        <w:trPr>
          <w:trHeight w:val="253"/>
        </w:trPr>
        <w:tc>
          <w:tcPr>
            <w:tcW w:w="1185" w:type="dxa"/>
            <w:vAlign w:val="center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Afternoon</w:t>
            </w: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  <w:tr w:rsidR="005E17F5" w:rsidRPr="00A82BA8" w:rsidTr="00660961">
        <w:trPr>
          <w:trHeight w:val="316"/>
        </w:trPr>
        <w:tc>
          <w:tcPr>
            <w:tcW w:w="1185" w:type="dxa"/>
            <w:vAlign w:val="center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Evening</w:t>
            </w: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  <w:tr w:rsidR="005E17F5" w:rsidRPr="00A82BA8" w:rsidTr="00660961">
        <w:trPr>
          <w:trHeight w:val="298"/>
        </w:trPr>
        <w:tc>
          <w:tcPr>
            <w:tcW w:w="1185" w:type="dxa"/>
            <w:vAlign w:val="center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Night</w:t>
            </w:r>
          </w:p>
        </w:tc>
        <w:tc>
          <w:tcPr>
            <w:tcW w:w="2040" w:type="dxa"/>
          </w:tcPr>
          <w:p w:rsidR="005E17F5" w:rsidRPr="00A82BA8" w:rsidRDefault="005E17F5" w:rsidP="00E55869">
            <w:pPr>
              <w:spacing w:after="0" w:line="240" w:lineRule="auto"/>
              <w:ind w:right="-1054"/>
              <w:rPr>
                <w:sz w:val="18"/>
                <w:szCs w:val="18"/>
              </w:rPr>
            </w:pPr>
          </w:p>
        </w:tc>
      </w:tr>
    </w:tbl>
    <w:p w:rsidR="009F60DA" w:rsidRPr="00A82BA8" w:rsidRDefault="00CE3BE9" w:rsidP="00720ED9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b/>
          <w:sz w:val="18"/>
          <w:szCs w:val="18"/>
        </w:rPr>
        <w:t xml:space="preserve">      </w:t>
      </w:r>
      <w:r w:rsidR="00347414">
        <w:rPr>
          <w:b/>
          <w:sz w:val="18"/>
          <w:szCs w:val="18"/>
        </w:rPr>
        <w:t xml:space="preserve">   </w:t>
      </w:r>
      <w:r w:rsidRPr="00A82BA8">
        <w:rPr>
          <w:b/>
          <w:sz w:val="18"/>
          <w:szCs w:val="18"/>
        </w:rPr>
        <w:t xml:space="preserve">  </w:t>
      </w:r>
      <w:r w:rsidR="00D37310" w:rsidRPr="00A82BA8">
        <w:rPr>
          <w:b/>
          <w:sz w:val="18"/>
          <w:szCs w:val="18"/>
        </w:rPr>
        <w:t>WAITING ROOM</w:t>
      </w:r>
      <w:r w:rsidR="003F6822" w:rsidRPr="00A82BA8">
        <w:rPr>
          <w:b/>
          <w:sz w:val="18"/>
          <w:szCs w:val="18"/>
        </w:rPr>
        <w:t xml:space="preserve"> E. D.</w:t>
      </w:r>
      <w:r w:rsidR="006261B2" w:rsidRPr="00A82BA8">
        <w:rPr>
          <w:sz w:val="18"/>
          <w:szCs w:val="18"/>
        </w:rPr>
        <w:t xml:space="preserve"> </w:t>
      </w:r>
      <w:r w:rsidR="00A82BA8">
        <w:rPr>
          <w:sz w:val="18"/>
          <w:szCs w:val="18"/>
        </w:rPr>
        <w:t>“</w:t>
      </w:r>
      <w:r w:rsidR="006261B2" w:rsidRPr="00A82BA8">
        <w:rPr>
          <w:b/>
          <w:sz w:val="18"/>
          <w:szCs w:val="18"/>
        </w:rPr>
        <w:t>Detail cleaning by</w:t>
      </w:r>
      <w:r w:rsidR="006261B2" w:rsidRP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N</w:t>
      </w:r>
      <w:r w:rsidR="006261B2" w:rsidRPr="00A82BA8">
        <w:rPr>
          <w:b/>
          <w:sz w:val="18"/>
          <w:szCs w:val="18"/>
        </w:rPr>
        <w:t xml:space="preserve">ight </w:t>
      </w:r>
      <w:r w:rsidR="00A82BA8" w:rsidRPr="00A82BA8">
        <w:rPr>
          <w:b/>
          <w:sz w:val="18"/>
          <w:szCs w:val="18"/>
        </w:rPr>
        <w:t>S</w:t>
      </w:r>
      <w:r w:rsidR="006261B2" w:rsidRPr="00A82BA8">
        <w:rPr>
          <w:b/>
          <w:sz w:val="18"/>
          <w:szCs w:val="18"/>
        </w:rPr>
        <w:t>taff</w:t>
      </w:r>
      <w:r w:rsidR="00A82BA8">
        <w:rPr>
          <w:b/>
          <w:sz w:val="18"/>
          <w:szCs w:val="18"/>
        </w:rPr>
        <w:t>’</w:t>
      </w:r>
    </w:p>
    <w:tbl>
      <w:tblPr>
        <w:tblStyle w:val="TableGrid"/>
        <w:tblW w:w="994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170"/>
        <w:gridCol w:w="382"/>
        <w:gridCol w:w="383"/>
        <w:gridCol w:w="382"/>
        <w:gridCol w:w="383"/>
        <w:gridCol w:w="1620"/>
        <w:gridCol w:w="427"/>
        <w:gridCol w:w="428"/>
        <w:gridCol w:w="427"/>
        <w:gridCol w:w="428"/>
        <w:gridCol w:w="428"/>
        <w:gridCol w:w="3489"/>
      </w:tblGrid>
      <w:tr w:rsidR="006B56A0" w:rsidRPr="00A82BA8" w:rsidTr="00660961">
        <w:trPr>
          <w:trHeight w:val="242"/>
        </w:trPr>
        <w:tc>
          <w:tcPr>
            <w:tcW w:w="117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62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</w:tcPr>
          <w:p w:rsidR="006B56A0" w:rsidRPr="00A82BA8" w:rsidRDefault="006B56A0" w:rsidP="004C4318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M</w:t>
            </w:r>
            <w:r w:rsidRPr="00A82BA8">
              <w:rPr>
                <w:sz w:val="18"/>
                <w:szCs w:val="18"/>
              </w:rPr>
              <w:t>=Morn</w:t>
            </w:r>
            <w:r w:rsidR="004C4318" w:rsidRPr="00A82BA8">
              <w:rPr>
                <w:sz w:val="18"/>
                <w:szCs w:val="18"/>
              </w:rPr>
              <w:t>.,</w:t>
            </w:r>
            <w:r w:rsidRPr="00A82BA8">
              <w:rPr>
                <w:b/>
                <w:sz w:val="18"/>
                <w:szCs w:val="18"/>
              </w:rPr>
              <w:t>A</w:t>
            </w:r>
            <w:r w:rsidRPr="00A82BA8">
              <w:rPr>
                <w:sz w:val="18"/>
                <w:szCs w:val="18"/>
              </w:rPr>
              <w:t>=Aftern</w:t>
            </w:r>
            <w:r w:rsidR="004C4318" w:rsidRPr="00A82BA8">
              <w:rPr>
                <w:sz w:val="18"/>
                <w:szCs w:val="18"/>
              </w:rPr>
              <w:t>.,</w:t>
            </w:r>
            <w:r w:rsidR="004C4318" w:rsidRPr="00A82BA8">
              <w:rPr>
                <w:b/>
                <w:sz w:val="18"/>
                <w:szCs w:val="18"/>
              </w:rPr>
              <w:t>E</w:t>
            </w:r>
            <w:r w:rsidR="004C4318" w:rsidRPr="00A82BA8">
              <w:rPr>
                <w:sz w:val="18"/>
                <w:szCs w:val="18"/>
              </w:rPr>
              <w:t>=</w:t>
            </w:r>
            <w:r w:rsidR="00B67333" w:rsidRPr="00A82BA8">
              <w:rPr>
                <w:sz w:val="18"/>
                <w:szCs w:val="18"/>
              </w:rPr>
              <w:t>Evening,</w:t>
            </w:r>
            <w:r w:rsidR="00B67333" w:rsidRPr="00A82BA8">
              <w:rPr>
                <w:b/>
                <w:sz w:val="18"/>
                <w:szCs w:val="18"/>
              </w:rPr>
              <w:t>N</w:t>
            </w:r>
            <w:r w:rsidR="004C4318" w:rsidRPr="00A82BA8">
              <w:rPr>
                <w:sz w:val="18"/>
                <w:szCs w:val="18"/>
              </w:rPr>
              <w:t>=Night</w:t>
            </w:r>
            <w:r w:rsidRPr="00A82BA8">
              <w:rPr>
                <w:sz w:val="18"/>
                <w:szCs w:val="18"/>
              </w:rPr>
              <w:t xml:space="preserve"> </w:t>
            </w:r>
          </w:p>
        </w:tc>
      </w:tr>
      <w:tr w:rsidR="006B56A0" w:rsidRPr="00A82BA8" w:rsidTr="00660961">
        <w:trPr>
          <w:trHeight w:val="269"/>
        </w:trPr>
        <w:tc>
          <w:tcPr>
            <w:tcW w:w="117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M</w:t>
            </w: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Entrance</w:t>
            </w: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</w:tcPr>
          <w:p w:rsidR="006B56A0" w:rsidRPr="00A82BA8" w:rsidRDefault="00B632E0" w:rsidP="00B632E0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G</w:t>
            </w:r>
            <w:r w:rsidR="004C4318" w:rsidRPr="00A82BA8">
              <w:rPr>
                <w:sz w:val="18"/>
                <w:szCs w:val="18"/>
              </w:rPr>
              <w:t>=</w:t>
            </w:r>
            <w:r w:rsidRPr="00A82BA8">
              <w:rPr>
                <w:sz w:val="18"/>
                <w:szCs w:val="18"/>
              </w:rPr>
              <w:t>General cleaning</w:t>
            </w:r>
          </w:p>
        </w:tc>
      </w:tr>
      <w:tr w:rsidR="006B56A0" w:rsidRPr="00A82BA8" w:rsidTr="00660961">
        <w:trPr>
          <w:trHeight w:val="269"/>
        </w:trPr>
        <w:tc>
          <w:tcPr>
            <w:tcW w:w="1170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F</w:t>
            </w: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6B56A0" w:rsidRPr="00A82BA8" w:rsidRDefault="00960126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Kids’</w:t>
            </w:r>
            <w:r w:rsidR="006B56A0" w:rsidRPr="00A82BA8">
              <w:rPr>
                <w:sz w:val="18"/>
                <w:szCs w:val="18"/>
              </w:rPr>
              <w:t xml:space="preserve"> Corner</w:t>
            </w: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</w:tcPr>
          <w:p w:rsidR="006B56A0" w:rsidRPr="00A82BA8" w:rsidRDefault="006B56A0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TC</w:t>
            </w:r>
            <w:r w:rsidRPr="00A82BA8">
              <w:rPr>
                <w:sz w:val="18"/>
                <w:szCs w:val="18"/>
              </w:rPr>
              <w:t>=Terminal Cleaning</w:t>
            </w:r>
            <w:r w:rsidR="004C4318" w:rsidRPr="00A82BA8">
              <w:rPr>
                <w:sz w:val="18"/>
                <w:szCs w:val="18"/>
              </w:rPr>
              <w:t>,</w:t>
            </w:r>
          </w:p>
        </w:tc>
      </w:tr>
      <w:tr w:rsidR="005518A9" w:rsidRPr="00A82BA8" w:rsidTr="00660961">
        <w:trPr>
          <w:trHeight w:val="269"/>
        </w:trPr>
        <w:tc>
          <w:tcPr>
            <w:tcW w:w="1170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 D</w:t>
            </w:r>
          </w:p>
        </w:tc>
        <w:tc>
          <w:tcPr>
            <w:tcW w:w="382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5518A9" w:rsidRPr="00A82BA8" w:rsidRDefault="005518A9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Mothers room</w:t>
            </w:r>
          </w:p>
        </w:tc>
        <w:tc>
          <w:tcPr>
            <w:tcW w:w="427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  <w:vMerge w:val="restart"/>
          </w:tcPr>
          <w:p w:rsidR="005518A9" w:rsidRPr="00A82BA8" w:rsidRDefault="004C4318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D</w:t>
            </w:r>
            <w:r w:rsidRPr="00A82BA8">
              <w:rPr>
                <w:sz w:val="18"/>
                <w:szCs w:val="18"/>
              </w:rPr>
              <w:t>=</w:t>
            </w:r>
            <w:r w:rsidR="005518A9" w:rsidRPr="00A82BA8">
              <w:rPr>
                <w:sz w:val="18"/>
                <w:szCs w:val="18"/>
              </w:rPr>
              <w:t>Detail cleaning= High/low dusting, walls, beds,</w:t>
            </w:r>
          </w:p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Door handles, </w:t>
            </w:r>
            <w:r w:rsidR="00960126" w:rsidRPr="00A82BA8">
              <w:rPr>
                <w:sz w:val="18"/>
                <w:szCs w:val="18"/>
              </w:rPr>
              <w:t>overhead</w:t>
            </w:r>
            <w:r w:rsidRPr="00A82BA8">
              <w:rPr>
                <w:sz w:val="18"/>
                <w:szCs w:val="18"/>
              </w:rPr>
              <w:t xml:space="preserve"> tables/shelfs, cobweb,</w:t>
            </w:r>
          </w:p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Floors, glasses</w:t>
            </w:r>
            <w:r w:rsidR="00E51458" w:rsidRPr="00A82BA8">
              <w:rPr>
                <w:sz w:val="18"/>
                <w:szCs w:val="18"/>
              </w:rPr>
              <w:t>, lights, vents, lockers, etc.</w:t>
            </w:r>
          </w:p>
        </w:tc>
      </w:tr>
      <w:tr w:rsidR="005518A9" w:rsidRPr="00A82BA8" w:rsidTr="00660961">
        <w:trPr>
          <w:trHeight w:val="269"/>
        </w:trPr>
        <w:tc>
          <w:tcPr>
            <w:tcW w:w="1170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Waiting Area</w:t>
            </w:r>
          </w:p>
        </w:tc>
        <w:tc>
          <w:tcPr>
            <w:tcW w:w="382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83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5518A9" w:rsidRPr="00A82BA8" w:rsidRDefault="005518A9" w:rsidP="00FB7190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Front Recep./glass</w:t>
            </w:r>
          </w:p>
        </w:tc>
        <w:tc>
          <w:tcPr>
            <w:tcW w:w="427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489" w:type="dxa"/>
            <w:vMerge/>
          </w:tcPr>
          <w:p w:rsidR="005518A9" w:rsidRPr="00A82BA8" w:rsidRDefault="005518A9" w:rsidP="00720ED9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CE3BE9" w:rsidRPr="00A82BA8" w:rsidRDefault="00CE3BE9" w:rsidP="00CE3BE9">
      <w:pPr>
        <w:spacing w:after="0" w:line="240" w:lineRule="auto"/>
        <w:ind w:right="-1054"/>
        <w:rPr>
          <w:sz w:val="18"/>
          <w:szCs w:val="18"/>
        </w:rPr>
      </w:pPr>
    </w:p>
    <w:p w:rsidR="009F60DA" w:rsidRPr="00A82BA8" w:rsidRDefault="00347414" w:rsidP="00CE3BE9">
      <w:pPr>
        <w:spacing w:after="0" w:line="240" w:lineRule="auto"/>
        <w:ind w:left="-540" w:right="-1054"/>
        <w:rPr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 w:rsidR="00D37310" w:rsidRPr="00A82BA8">
        <w:rPr>
          <w:b/>
          <w:sz w:val="18"/>
          <w:szCs w:val="18"/>
        </w:rPr>
        <w:t>RECEPTION/CONSULT</w:t>
      </w:r>
      <w:r w:rsid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“</w:t>
      </w:r>
      <w:r w:rsidR="00310713" w:rsidRPr="00A82BA8">
        <w:rPr>
          <w:b/>
          <w:sz w:val="18"/>
          <w:szCs w:val="18"/>
        </w:rPr>
        <w:t>Detail cleaning</w:t>
      </w:r>
      <w:r w:rsidR="00310713" w:rsidRP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N</w:t>
      </w:r>
      <w:r w:rsidR="00CA3ED8" w:rsidRPr="00A82BA8">
        <w:rPr>
          <w:b/>
          <w:sz w:val="18"/>
          <w:szCs w:val="18"/>
        </w:rPr>
        <w:t>ight</w:t>
      </w:r>
      <w:r w:rsidR="00A82BA8" w:rsidRPr="00A82BA8">
        <w:rPr>
          <w:b/>
          <w:sz w:val="18"/>
          <w:szCs w:val="18"/>
        </w:rPr>
        <w:t xml:space="preserve"> S</w:t>
      </w:r>
      <w:r w:rsidR="00A82BA8">
        <w:rPr>
          <w:b/>
          <w:sz w:val="18"/>
          <w:szCs w:val="18"/>
        </w:rPr>
        <w:t>taff’</w:t>
      </w:r>
      <w:r w:rsidR="00A82BA8" w:rsidRPr="00A82BA8">
        <w:rPr>
          <w:b/>
          <w:sz w:val="18"/>
          <w:szCs w:val="18"/>
        </w:rPr>
        <w:t xml:space="preserve">  </w:t>
      </w:r>
      <w:r w:rsidR="00D37310" w:rsidRPr="00A82BA8">
        <w:rPr>
          <w:b/>
          <w:sz w:val="18"/>
          <w:szCs w:val="18"/>
        </w:rPr>
        <w:t xml:space="preserve">                                                                  </w:t>
      </w:r>
      <w:r w:rsidR="00310713" w:rsidRPr="00A82BA8">
        <w:rPr>
          <w:b/>
          <w:sz w:val="18"/>
          <w:szCs w:val="18"/>
        </w:rPr>
        <w:t xml:space="preserve"> </w:t>
      </w:r>
      <w:r w:rsidR="00654F99" w:rsidRPr="00A82BA8">
        <w:rPr>
          <w:b/>
          <w:sz w:val="18"/>
          <w:szCs w:val="18"/>
        </w:rPr>
        <w:t>Paed</w:t>
      </w:r>
      <w:r w:rsidR="00310713" w:rsidRPr="00A82BA8">
        <w:rPr>
          <w:b/>
          <w:sz w:val="18"/>
          <w:szCs w:val="18"/>
        </w:rPr>
        <w:t>iatric</w:t>
      </w:r>
      <w:r w:rsidR="000A797D" w:rsidRPr="00A82BA8">
        <w:rPr>
          <w:sz w:val="18"/>
          <w:szCs w:val="18"/>
        </w:rPr>
        <w:t xml:space="preserve"> </w:t>
      </w:r>
      <w:r w:rsidR="00D37310" w:rsidRPr="00A82BA8">
        <w:rPr>
          <w:sz w:val="18"/>
          <w:szCs w:val="18"/>
        </w:rPr>
        <w:t>(*D</w:t>
      </w:r>
      <w:r w:rsidR="000A797D" w:rsidRPr="00A82BA8">
        <w:rPr>
          <w:sz w:val="18"/>
          <w:szCs w:val="18"/>
        </w:rPr>
        <w:t>etail cleaning by</w:t>
      </w:r>
      <w:r w:rsidR="000A797D" w:rsidRPr="00A82BA8">
        <w:rPr>
          <w:b/>
          <w:sz w:val="18"/>
          <w:szCs w:val="18"/>
        </w:rPr>
        <w:t xml:space="preserve"> evening </w:t>
      </w:r>
      <w:r w:rsidR="000A797D" w:rsidRPr="00A82BA8">
        <w:rPr>
          <w:sz w:val="18"/>
          <w:szCs w:val="18"/>
        </w:rPr>
        <w:t>staff)</w:t>
      </w:r>
    </w:p>
    <w:tbl>
      <w:tblPr>
        <w:tblStyle w:val="TableGrid"/>
        <w:tblW w:w="994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170"/>
        <w:gridCol w:w="360"/>
        <w:gridCol w:w="360"/>
        <w:gridCol w:w="360"/>
        <w:gridCol w:w="360"/>
        <w:gridCol w:w="1710"/>
        <w:gridCol w:w="427"/>
        <w:gridCol w:w="428"/>
        <w:gridCol w:w="427"/>
        <w:gridCol w:w="428"/>
        <w:gridCol w:w="1890"/>
        <w:gridCol w:w="450"/>
        <w:gridCol w:w="450"/>
        <w:gridCol w:w="450"/>
        <w:gridCol w:w="677"/>
      </w:tblGrid>
      <w:tr w:rsidR="006261B2" w:rsidRPr="00A82BA8" w:rsidTr="00660961">
        <w:trPr>
          <w:trHeight w:val="215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710" w:type="dxa"/>
          </w:tcPr>
          <w:p w:rsidR="006261B2" w:rsidRPr="00A82BA8" w:rsidRDefault="000A797D" w:rsidP="000A797D">
            <w:pPr>
              <w:ind w:right="-1054"/>
              <w:rPr>
                <w:b/>
                <w:sz w:val="18"/>
                <w:szCs w:val="18"/>
              </w:rPr>
            </w:pPr>
            <w:r w:rsidRPr="00A82BA8">
              <w:rPr>
                <w:b/>
                <w:sz w:val="18"/>
                <w:szCs w:val="18"/>
              </w:rPr>
              <w:t>Paediatric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Recep.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Paed. Nurses desk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Hand wash. </w:t>
            </w:r>
            <w:r w:rsidR="00310713" w:rsidRPr="00A82BA8">
              <w:rPr>
                <w:sz w:val="18"/>
                <w:szCs w:val="18"/>
              </w:rPr>
              <w:t>S</w:t>
            </w:r>
            <w:r w:rsidRPr="00A82BA8">
              <w:rPr>
                <w:sz w:val="18"/>
                <w:szCs w:val="18"/>
              </w:rPr>
              <w:t>tation</w:t>
            </w:r>
            <w:r w:rsidR="00310713" w:rsidRPr="00A82BA8">
              <w:rPr>
                <w:sz w:val="18"/>
                <w:szCs w:val="18"/>
              </w:rPr>
              <w:t xml:space="preserve"> (1)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Cons. 1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Cons. 2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Cons. 3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6261B2" w:rsidP="000A797D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Cons. 4 S.A.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5069EC" w:rsidP="005069EC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 (Single room)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170" w:type="dxa"/>
          </w:tcPr>
          <w:p w:rsidR="006261B2" w:rsidRPr="00A82BA8" w:rsidRDefault="0037633E" w:rsidP="0037633E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Paed. Proced.</w:t>
            </w: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0A797D" w:rsidRPr="00A82BA8" w:rsidRDefault="000A797D" w:rsidP="00720ED9">
      <w:pPr>
        <w:spacing w:after="0" w:line="240" w:lineRule="auto"/>
        <w:ind w:left="-900" w:right="-1054"/>
        <w:rPr>
          <w:sz w:val="18"/>
          <w:szCs w:val="18"/>
        </w:rPr>
      </w:pPr>
    </w:p>
    <w:p w:rsidR="006261B2" w:rsidRPr="00A82BA8" w:rsidRDefault="00396253" w:rsidP="00720ED9">
      <w:pPr>
        <w:spacing w:after="0" w:line="240" w:lineRule="auto"/>
        <w:ind w:left="-900" w:right="-1054"/>
        <w:rPr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  <w:r w:rsidR="0034741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SHORT STAY UNIT</w:t>
      </w:r>
      <w:r w:rsidR="00720ED9" w:rsidRPr="00A82BA8">
        <w:rPr>
          <w:sz w:val="18"/>
          <w:szCs w:val="18"/>
        </w:rPr>
        <w:t xml:space="preserve"> </w:t>
      </w:r>
      <w:r w:rsidR="00A82BA8">
        <w:rPr>
          <w:sz w:val="18"/>
          <w:szCs w:val="18"/>
        </w:rPr>
        <w:t>“</w:t>
      </w:r>
      <w:r w:rsidR="00720ED9" w:rsidRPr="00A82BA8">
        <w:rPr>
          <w:b/>
          <w:sz w:val="18"/>
          <w:szCs w:val="18"/>
        </w:rPr>
        <w:t>Detail cleaning by</w:t>
      </w:r>
      <w:r w:rsidR="00720ED9" w:rsidRPr="00A82BA8">
        <w:rPr>
          <w:sz w:val="18"/>
          <w:szCs w:val="18"/>
        </w:rPr>
        <w:t xml:space="preserve"> </w:t>
      </w:r>
      <w:r w:rsidR="00A82BA8" w:rsidRPr="00A82BA8">
        <w:rPr>
          <w:b/>
          <w:sz w:val="18"/>
          <w:szCs w:val="18"/>
        </w:rPr>
        <w:t>E</w:t>
      </w:r>
      <w:r w:rsidR="00720ED9" w:rsidRPr="00A82BA8">
        <w:rPr>
          <w:b/>
          <w:sz w:val="18"/>
          <w:szCs w:val="18"/>
        </w:rPr>
        <w:t>vening</w:t>
      </w:r>
      <w:r w:rsidR="00A82BA8" w:rsidRPr="00A82BA8">
        <w:rPr>
          <w:b/>
          <w:sz w:val="18"/>
          <w:szCs w:val="18"/>
        </w:rPr>
        <w:t xml:space="preserve"> S</w:t>
      </w:r>
      <w:r w:rsidR="00720ED9" w:rsidRPr="00A82BA8">
        <w:rPr>
          <w:b/>
          <w:sz w:val="18"/>
          <w:szCs w:val="18"/>
        </w:rPr>
        <w:t>taff</w:t>
      </w:r>
      <w:r w:rsidR="00A82BA8">
        <w:rPr>
          <w:sz w:val="18"/>
          <w:szCs w:val="18"/>
        </w:rPr>
        <w:t>”</w:t>
      </w:r>
    </w:p>
    <w:tbl>
      <w:tblPr>
        <w:tblStyle w:val="TableGrid"/>
        <w:tblW w:w="994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440"/>
        <w:gridCol w:w="405"/>
        <w:gridCol w:w="405"/>
        <w:gridCol w:w="405"/>
        <w:gridCol w:w="405"/>
        <w:gridCol w:w="1260"/>
        <w:gridCol w:w="427"/>
        <w:gridCol w:w="428"/>
        <w:gridCol w:w="427"/>
        <w:gridCol w:w="428"/>
        <w:gridCol w:w="1890"/>
        <w:gridCol w:w="450"/>
        <w:gridCol w:w="450"/>
        <w:gridCol w:w="450"/>
        <w:gridCol w:w="677"/>
      </w:tblGrid>
      <w:tr w:rsidR="006261B2" w:rsidRPr="00A82BA8" w:rsidTr="00660961">
        <w:trPr>
          <w:trHeight w:val="224"/>
        </w:trPr>
        <w:tc>
          <w:tcPr>
            <w:tcW w:w="144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2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E</w:t>
            </w: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</w:t>
            </w: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Nurses work desk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Hand wash. </w:t>
            </w:r>
            <w:r w:rsidR="00102F86" w:rsidRPr="00A82BA8">
              <w:rPr>
                <w:sz w:val="18"/>
                <w:szCs w:val="18"/>
              </w:rPr>
              <w:t>S</w:t>
            </w:r>
            <w:r w:rsidRPr="00A82BA8">
              <w:rPr>
                <w:sz w:val="18"/>
                <w:szCs w:val="18"/>
              </w:rPr>
              <w:t>tation</w:t>
            </w:r>
            <w:r w:rsidR="00102F86" w:rsidRPr="00A82BA8">
              <w:rPr>
                <w:sz w:val="18"/>
                <w:szCs w:val="18"/>
              </w:rPr>
              <w:t xml:space="preserve"> (3)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1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102F86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6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102F86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</w:t>
            </w:r>
            <w:r w:rsidR="0037633E" w:rsidRPr="00A82BA8">
              <w:rPr>
                <w:sz w:val="18"/>
                <w:szCs w:val="18"/>
              </w:rPr>
              <w:t xml:space="preserve"> 1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2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102F86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7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102F86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Toilet</w:t>
            </w:r>
            <w:r w:rsidR="0037633E" w:rsidRPr="00A82BA8">
              <w:rPr>
                <w:sz w:val="18"/>
                <w:szCs w:val="18"/>
              </w:rPr>
              <w:t xml:space="preserve"> 2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3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102F86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8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102F86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Kitchenette</w:t>
            </w: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4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3B0FF0" w:rsidP="00720ED9">
            <w:pPr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9 – 12 Seats</w:t>
            </w: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  <w:tr w:rsidR="006261B2" w:rsidRPr="00A82BA8" w:rsidTr="00660961">
        <w:trPr>
          <w:trHeight w:val="269"/>
        </w:trPr>
        <w:tc>
          <w:tcPr>
            <w:tcW w:w="1440" w:type="dxa"/>
          </w:tcPr>
          <w:p w:rsidR="006261B2" w:rsidRPr="00A82BA8" w:rsidRDefault="00720ED9" w:rsidP="00720ED9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Bed 5</w:t>
            </w: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6261B2" w:rsidRPr="00A82BA8" w:rsidRDefault="006261B2" w:rsidP="00720ED9">
            <w:pPr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677" w:type="dxa"/>
          </w:tcPr>
          <w:p w:rsidR="006261B2" w:rsidRPr="00A82BA8" w:rsidRDefault="006261B2" w:rsidP="00720ED9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310713" w:rsidRPr="00A82BA8" w:rsidRDefault="00310713" w:rsidP="00102F86">
      <w:pPr>
        <w:spacing w:after="0" w:line="240" w:lineRule="auto"/>
        <w:ind w:left="-900" w:right="-1054"/>
        <w:rPr>
          <w:sz w:val="18"/>
          <w:szCs w:val="18"/>
        </w:rPr>
      </w:pPr>
    </w:p>
    <w:p w:rsidR="00A31103" w:rsidRPr="00A82BA8" w:rsidRDefault="00CE3BE9" w:rsidP="00102F86">
      <w:pPr>
        <w:spacing w:after="0" w:line="240" w:lineRule="auto"/>
        <w:ind w:left="-900" w:right="-1054"/>
        <w:rPr>
          <w:sz w:val="18"/>
          <w:szCs w:val="18"/>
        </w:rPr>
      </w:pPr>
      <w:r w:rsidRPr="00A82BA8">
        <w:rPr>
          <w:sz w:val="18"/>
          <w:szCs w:val="18"/>
        </w:rPr>
        <w:t xml:space="preserve">        </w:t>
      </w:r>
      <w:r w:rsidR="00347414">
        <w:rPr>
          <w:sz w:val="18"/>
          <w:szCs w:val="18"/>
        </w:rPr>
        <w:t xml:space="preserve">   </w:t>
      </w:r>
      <w:r w:rsidR="00D37310" w:rsidRPr="00A82BA8">
        <w:rPr>
          <w:b/>
          <w:sz w:val="18"/>
          <w:szCs w:val="18"/>
        </w:rPr>
        <w:t>STAFF ROOM LEVEL</w:t>
      </w:r>
      <w:r w:rsidR="00102F86" w:rsidRPr="00A82BA8">
        <w:rPr>
          <w:b/>
          <w:sz w:val="18"/>
          <w:szCs w:val="18"/>
        </w:rPr>
        <w:t xml:space="preserve"> 4</w:t>
      </w:r>
      <w:r w:rsidR="00C91167" w:rsidRPr="00A82BA8">
        <w:rPr>
          <w:sz w:val="18"/>
          <w:szCs w:val="18"/>
        </w:rPr>
        <w:t xml:space="preserve"> </w:t>
      </w:r>
      <w:r w:rsidR="005E17F5" w:rsidRPr="00A82BA8">
        <w:rPr>
          <w:sz w:val="18"/>
          <w:szCs w:val="18"/>
        </w:rPr>
        <w:t>(</w:t>
      </w:r>
      <w:r w:rsidR="00C91167" w:rsidRPr="00A82BA8">
        <w:rPr>
          <w:sz w:val="18"/>
          <w:szCs w:val="18"/>
        </w:rPr>
        <w:t>*Deta</w:t>
      </w:r>
      <w:r w:rsidR="00D37310" w:rsidRPr="00A82BA8">
        <w:rPr>
          <w:sz w:val="18"/>
          <w:szCs w:val="18"/>
        </w:rPr>
        <w:t xml:space="preserve">il cleaning by </w:t>
      </w:r>
      <w:r w:rsidR="00A82BA8" w:rsidRPr="00A82BA8">
        <w:rPr>
          <w:b/>
          <w:sz w:val="18"/>
          <w:szCs w:val="18"/>
        </w:rPr>
        <w:t>A</w:t>
      </w:r>
      <w:r w:rsidR="00D37310" w:rsidRPr="00A82BA8">
        <w:rPr>
          <w:b/>
          <w:sz w:val="18"/>
          <w:szCs w:val="18"/>
        </w:rPr>
        <w:t>fternoon</w:t>
      </w:r>
      <w:r w:rsidR="00A82BA8" w:rsidRPr="00A82BA8">
        <w:rPr>
          <w:b/>
          <w:sz w:val="18"/>
          <w:szCs w:val="18"/>
        </w:rPr>
        <w:t xml:space="preserve"> S</w:t>
      </w:r>
      <w:r w:rsidR="00D37310" w:rsidRPr="00A82BA8">
        <w:rPr>
          <w:b/>
          <w:sz w:val="18"/>
          <w:szCs w:val="18"/>
        </w:rPr>
        <w:t>taff</w:t>
      </w:r>
      <w:r w:rsidR="00D37310" w:rsidRPr="00A82BA8">
        <w:rPr>
          <w:sz w:val="18"/>
          <w:szCs w:val="18"/>
        </w:rPr>
        <w:t xml:space="preserve"> Vacuuming</w:t>
      </w:r>
      <w:r w:rsidR="00C91167" w:rsidRPr="00A82BA8">
        <w:rPr>
          <w:sz w:val="18"/>
          <w:szCs w:val="18"/>
        </w:rPr>
        <w:t xml:space="preserve">, dusting, </w:t>
      </w:r>
      <w:r w:rsidR="00160B8B" w:rsidRPr="00A82BA8">
        <w:rPr>
          <w:sz w:val="18"/>
          <w:szCs w:val="18"/>
        </w:rPr>
        <w:t xml:space="preserve">mopping, </w:t>
      </w:r>
      <w:r w:rsidR="00C91167" w:rsidRPr="00A82BA8">
        <w:rPr>
          <w:sz w:val="18"/>
          <w:szCs w:val="18"/>
        </w:rPr>
        <w:t>etc.)</w:t>
      </w:r>
    </w:p>
    <w:tbl>
      <w:tblPr>
        <w:tblStyle w:val="TableGrid"/>
        <w:tblW w:w="9947" w:type="dxa"/>
        <w:tblInd w:w="-432" w:type="dxa"/>
        <w:tblLook w:val="04A0" w:firstRow="1" w:lastRow="0" w:firstColumn="1" w:lastColumn="0" w:noHBand="0" w:noVBand="1"/>
      </w:tblPr>
      <w:tblGrid>
        <w:gridCol w:w="1702"/>
        <w:gridCol w:w="404"/>
        <w:gridCol w:w="403"/>
        <w:gridCol w:w="404"/>
        <w:gridCol w:w="403"/>
        <w:gridCol w:w="1253"/>
        <w:gridCol w:w="893"/>
        <w:gridCol w:w="1702"/>
        <w:gridCol w:w="715"/>
        <w:gridCol w:w="895"/>
        <w:gridCol w:w="666"/>
        <w:gridCol w:w="507"/>
      </w:tblGrid>
      <w:tr w:rsidR="001B1B76" w:rsidRPr="00A82BA8" w:rsidTr="00660961">
        <w:tc>
          <w:tcPr>
            <w:tcW w:w="171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M</w:t>
            </w:r>
          </w:p>
        </w:tc>
        <w:tc>
          <w:tcPr>
            <w:tcW w:w="405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1B1B76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A</w:t>
            </w:r>
          </w:p>
        </w:tc>
        <w:tc>
          <w:tcPr>
            <w:tcW w:w="405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1B1B76" w:rsidRPr="00A82BA8" w:rsidRDefault="001B1B76" w:rsidP="001B1B7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       A</w:t>
            </w:r>
          </w:p>
        </w:tc>
        <w:tc>
          <w:tcPr>
            <w:tcW w:w="171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    A</w:t>
            </w:r>
          </w:p>
        </w:tc>
        <w:tc>
          <w:tcPr>
            <w:tcW w:w="900" w:type="dxa"/>
          </w:tcPr>
          <w:p w:rsidR="001B1B76" w:rsidRPr="00A82BA8" w:rsidRDefault="001B1B76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2"/>
          </w:tcPr>
          <w:p w:rsidR="001B1B76" w:rsidRPr="00A82BA8" w:rsidRDefault="001B1B76" w:rsidP="00160B8B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 xml:space="preserve">     </w:t>
            </w:r>
            <w:r w:rsidR="00160B8B" w:rsidRPr="00A82BA8">
              <w:rPr>
                <w:sz w:val="18"/>
                <w:szCs w:val="18"/>
              </w:rPr>
              <w:t>M</w:t>
            </w:r>
          </w:p>
        </w:tc>
      </w:tr>
      <w:tr w:rsidR="00C91167" w:rsidRPr="00A82BA8" w:rsidTr="00660961">
        <w:trPr>
          <w:trHeight w:val="287"/>
        </w:trPr>
        <w:tc>
          <w:tcPr>
            <w:tcW w:w="171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Kitchen</w:t>
            </w:r>
            <w:r w:rsidR="000A797D" w:rsidRPr="00A82BA8">
              <w:rPr>
                <w:sz w:val="18"/>
                <w:szCs w:val="18"/>
              </w:rPr>
              <w:t>/tea room</w:t>
            </w:r>
          </w:p>
        </w:tc>
        <w:tc>
          <w:tcPr>
            <w:tcW w:w="405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Offices</w:t>
            </w:r>
          </w:p>
        </w:tc>
        <w:tc>
          <w:tcPr>
            <w:tcW w:w="90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Boardroom</w:t>
            </w:r>
          </w:p>
        </w:tc>
        <w:tc>
          <w:tcPr>
            <w:tcW w:w="72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Lifts (3)</w:t>
            </w:r>
          </w:p>
        </w:tc>
        <w:tc>
          <w:tcPr>
            <w:tcW w:w="1127" w:type="dxa"/>
            <w:gridSpan w:val="2"/>
          </w:tcPr>
          <w:p w:rsidR="00C91167" w:rsidRPr="00A82BA8" w:rsidRDefault="00C91167" w:rsidP="00102F86">
            <w:pPr>
              <w:ind w:right="-1054"/>
              <w:rPr>
                <w:sz w:val="18"/>
                <w:szCs w:val="18"/>
              </w:rPr>
            </w:pPr>
          </w:p>
        </w:tc>
      </w:tr>
      <w:tr w:rsidR="00B632E0" w:rsidRPr="00A82BA8" w:rsidTr="00660961">
        <w:trPr>
          <w:trHeight w:val="323"/>
        </w:trPr>
        <w:tc>
          <w:tcPr>
            <w:tcW w:w="171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Lockers room/toilets</w:t>
            </w:r>
          </w:p>
        </w:tc>
        <w:tc>
          <w:tcPr>
            <w:tcW w:w="405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405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Staff desks</w:t>
            </w:r>
          </w:p>
        </w:tc>
        <w:tc>
          <w:tcPr>
            <w:tcW w:w="90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Fire stairs L5 to L3 (2)</w:t>
            </w:r>
          </w:p>
        </w:tc>
        <w:tc>
          <w:tcPr>
            <w:tcW w:w="72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Link L5</w:t>
            </w:r>
          </w:p>
        </w:tc>
        <w:tc>
          <w:tcPr>
            <w:tcW w:w="616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  <w:r w:rsidRPr="00A82BA8">
              <w:rPr>
                <w:sz w:val="18"/>
                <w:szCs w:val="18"/>
              </w:rPr>
              <w:t>Friday</w:t>
            </w:r>
          </w:p>
        </w:tc>
        <w:tc>
          <w:tcPr>
            <w:tcW w:w="511" w:type="dxa"/>
          </w:tcPr>
          <w:p w:rsidR="00B632E0" w:rsidRPr="00A82BA8" w:rsidRDefault="00B632E0" w:rsidP="00102F86">
            <w:pPr>
              <w:ind w:right="-1054"/>
              <w:rPr>
                <w:sz w:val="18"/>
                <w:szCs w:val="18"/>
              </w:rPr>
            </w:pPr>
          </w:p>
        </w:tc>
      </w:tr>
    </w:tbl>
    <w:p w:rsidR="00102F86" w:rsidRPr="00A82BA8" w:rsidRDefault="00102F86" w:rsidP="004343D4">
      <w:pPr>
        <w:ind w:left="-900" w:right="-1054"/>
        <w:rPr>
          <w:sz w:val="18"/>
          <w:szCs w:val="18"/>
        </w:rPr>
      </w:pPr>
    </w:p>
    <w:sectPr w:rsidR="00102F86" w:rsidRPr="00A82BA8" w:rsidSect="00913D1B">
      <w:pgSz w:w="11906" w:h="16838"/>
      <w:pgMar w:top="0" w:right="992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drawingGridHorizontalSpacing w:val="57"/>
  <w:drawingGridVerticalSpacing w:val="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E77"/>
    <w:rsid w:val="00000235"/>
    <w:rsid w:val="000325E8"/>
    <w:rsid w:val="0007419D"/>
    <w:rsid w:val="000A6441"/>
    <w:rsid w:val="000A797D"/>
    <w:rsid w:val="00102F86"/>
    <w:rsid w:val="00160B8B"/>
    <w:rsid w:val="001B1B76"/>
    <w:rsid w:val="00310713"/>
    <w:rsid w:val="00347414"/>
    <w:rsid w:val="0037633E"/>
    <w:rsid w:val="00376DEB"/>
    <w:rsid w:val="0038106E"/>
    <w:rsid w:val="003852F4"/>
    <w:rsid w:val="00396253"/>
    <w:rsid w:val="003B0FF0"/>
    <w:rsid w:val="003F6822"/>
    <w:rsid w:val="004042EF"/>
    <w:rsid w:val="004079F6"/>
    <w:rsid w:val="004343D4"/>
    <w:rsid w:val="004B4180"/>
    <w:rsid w:val="004C4318"/>
    <w:rsid w:val="005069EC"/>
    <w:rsid w:val="005518A9"/>
    <w:rsid w:val="005E17F5"/>
    <w:rsid w:val="006261B2"/>
    <w:rsid w:val="00654F99"/>
    <w:rsid w:val="00660961"/>
    <w:rsid w:val="00671A5C"/>
    <w:rsid w:val="006A47FB"/>
    <w:rsid w:val="006B56A0"/>
    <w:rsid w:val="00720ED9"/>
    <w:rsid w:val="007C283B"/>
    <w:rsid w:val="00913D1B"/>
    <w:rsid w:val="009406F8"/>
    <w:rsid w:val="00960126"/>
    <w:rsid w:val="00961876"/>
    <w:rsid w:val="00982E66"/>
    <w:rsid w:val="00997099"/>
    <w:rsid w:val="009E5115"/>
    <w:rsid w:val="009F1DFE"/>
    <w:rsid w:val="009F60DA"/>
    <w:rsid w:val="00A31103"/>
    <w:rsid w:val="00A444C4"/>
    <w:rsid w:val="00A82BA8"/>
    <w:rsid w:val="00AD74F1"/>
    <w:rsid w:val="00B632E0"/>
    <w:rsid w:val="00B67333"/>
    <w:rsid w:val="00C021AB"/>
    <w:rsid w:val="00C652F8"/>
    <w:rsid w:val="00C91167"/>
    <w:rsid w:val="00CA3ED8"/>
    <w:rsid w:val="00CD3D2D"/>
    <w:rsid w:val="00CE3BE9"/>
    <w:rsid w:val="00D04951"/>
    <w:rsid w:val="00D37310"/>
    <w:rsid w:val="00DF2D84"/>
    <w:rsid w:val="00E51458"/>
    <w:rsid w:val="00E54DDA"/>
    <w:rsid w:val="00E55869"/>
    <w:rsid w:val="00E6610B"/>
    <w:rsid w:val="00F377D7"/>
    <w:rsid w:val="00FA01DE"/>
    <w:rsid w:val="00FB7190"/>
    <w:rsid w:val="00FE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AB0B56-6AA0-446E-8951-820C3B1E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25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2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3C52C-B22E-46B9-B1A1-68D64DE36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8D6B766E.dotm</Template>
  <TotalTime>172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Osses</dc:creator>
  <cp:lastModifiedBy>Sharon Lee</cp:lastModifiedBy>
  <cp:revision>15</cp:revision>
  <cp:lastPrinted>2022-10-18T19:27:00Z</cp:lastPrinted>
  <dcterms:created xsi:type="dcterms:W3CDTF">2019-03-04T22:02:00Z</dcterms:created>
  <dcterms:modified xsi:type="dcterms:W3CDTF">2022-10-18T20:36:00Z</dcterms:modified>
</cp:coreProperties>
</file>